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D572FF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7A28CB22" w14:textId="28698DFB" w:rsidR="00D572FF" w:rsidRPr="00D51854" w:rsidRDefault="00F218B9" w:rsidP="00D572FF">
      <w:pPr>
        <w:jc w:val="center"/>
        <w:rPr>
          <w:color w:val="000000"/>
        </w:rPr>
      </w:pPr>
      <w:r>
        <w:t xml:space="preserve">на право заключения договора </w:t>
      </w:r>
      <w:r w:rsidR="00D572FF" w:rsidRPr="00D51854">
        <w:rPr>
          <w:color w:val="000000"/>
        </w:rPr>
        <w:t>оказани</w:t>
      </w:r>
      <w:r w:rsidR="00D572FF">
        <w:rPr>
          <w:color w:val="000000"/>
        </w:rPr>
        <w:t>я</w:t>
      </w:r>
      <w:r w:rsidR="00D572FF" w:rsidRPr="00D51854">
        <w:rPr>
          <w:color w:val="000000"/>
        </w:rPr>
        <w:t xml:space="preserve"> услуг по техническому обслуживанию газоанализаторов TESTO, DELTA, OPTIMA, ECOM</w:t>
      </w:r>
    </w:p>
    <w:p w14:paraId="0A05D47C" w14:textId="77777777" w:rsidR="00D572FF" w:rsidRPr="00D51854" w:rsidRDefault="00D572FF" w:rsidP="00D572FF">
      <w:pPr>
        <w:jc w:val="center"/>
        <w:rPr>
          <w:color w:val="000000"/>
        </w:rPr>
      </w:pPr>
      <w:r w:rsidRPr="00D51854">
        <w:rPr>
          <w:color w:val="000000"/>
        </w:rPr>
        <w:t>для нужд ООО «ЭН+ ИНЖЕНЕРНЫЙ ЦЕНТР»</w:t>
      </w:r>
    </w:p>
    <w:p w14:paraId="6ABD288D" w14:textId="1CB559B6" w:rsidR="00057CB3" w:rsidRPr="00376110" w:rsidRDefault="00057CB3" w:rsidP="00D572FF">
      <w:pPr>
        <w:pStyle w:val="a7"/>
        <w:jc w:val="center"/>
      </w:pPr>
    </w:p>
    <w:p w14:paraId="5EEB903D" w14:textId="1DEA3472" w:rsidR="009B3F9D" w:rsidRPr="00461795" w:rsidRDefault="009B3F9D" w:rsidP="009B3F9D">
      <w:pPr>
        <w:jc w:val="center"/>
        <w:rPr>
          <w:color w:val="000000"/>
        </w:rPr>
      </w:pPr>
    </w:p>
    <w:p w14:paraId="3E2798CD" w14:textId="1EBB4F66" w:rsidR="005B3C41" w:rsidRDefault="009A0506" w:rsidP="00D572FF">
      <w:pPr>
        <w:jc w:val="both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F2989">
        <w:rPr>
          <w:color w:val="44443F"/>
        </w:rPr>
        <w:t xml:space="preserve"> </w:t>
      </w:r>
      <w:r w:rsidR="00D572FF" w:rsidRPr="00D572FF">
        <w:rPr>
          <w:color w:val="44443F"/>
        </w:rPr>
        <w:t>оказание услуг по техническому обслуживанию газоанализаторов TESTO, DELTA, OPTIMA, ECOM для нужд ООО «ЭН+ ИНЖЕНЕРНЫЙ ЦЕНТР»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2B570C80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D572FF">
        <w:t>22</w:t>
      </w:r>
      <w:r w:rsidR="00D01C82">
        <w:t xml:space="preserve">» </w:t>
      </w:r>
      <w:r w:rsidR="00D572FF">
        <w:t>января</w:t>
      </w:r>
      <w:r>
        <w:t xml:space="preserve"> 202</w:t>
      </w:r>
      <w:r w:rsidR="00D572FF">
        <w:t>6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73C58A6F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057CB3">
        <w:t>2</w:t>
      </w:r>
      <w:r w:rsidR="00D572FF">
        <w:t>7</w:t>
      </w:r>
      <w:r>
        <w:t xml:space="preserve">» </w:t>
      </w:r>
      <w:r w:rsidR="00D572FF">
        <w:t>января</w:t>
      </w:r>
      <w:r>
        <w:t xml:space="preserve"> 202</w:t>
      </w:r>
      <w:r w:rsidR="00D572FF">
        <w:t>6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094FB64B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D572FF">
        <w:t>22</w:t>
      </w:r>
      <w:r w:rsidRPr="00C43CEB">
        <w:t xml:space="preserve">» </w:t>
      </w:r>
      <w:r w:rsidR="00D572FF">
        <w:t>января</w:t>
      </w:r>
      <w:r w:rsidRPr="00C43CEB">
        <w:t xml:space="preserve"> 202</w:t>
      </w:r>
      <w:r w:rsidR="00D572FF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5B263839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057CB3">
        <w:t>2</w:t>
      </w:r>
      <w:r w:rsidR="00D572FF">
        <w:t>7</w:t>
      </w:r>
      <w:r w:rsidR="00420E87">
        <w:t>»</w:t>
      </w:r>
      <w:r w:rsidRPr="00C43CEB">
        <w:t xml:space="preserve"> </w:t>
      </w:r>
      <w:r w:rsidR="00D572FF">
        <w:t>января</w:t>
      </w:r>
      <w:r w:rsidRPr="00C43CEB">
        <w:t xml:space="preserve"> 202</w:t>
      </w:r>
      <w:r w:rsidR="00D572FF">
        <w:t>6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1E0258F2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 xml:space="preserve">» </w:t>
      </w:r>
      <w:hyperlink r:id="rId6" w:history="1">
        <w:r w:rsidR="00D572FF" w:rsidRPr="00724D6A">
          <w:rPr>
            <w:rStyle w:val="a3"/>
          </w:rPr>
          <w:t>https://icenter.</w:t>
        </w:r>
        <w:proofErr w:type="spellStart"/>
        <w:r w:rsidR="00D572FF" w:rsidRPr="00724D6A">
          <w:rPr>
            <w:rStyle w:val="a3"/>
            <w:lang w:val="en-US"/>
          </w:rPr>
          <w:t>enplus</w:t>
        </w:r>
        <w:proofErr w:type="spellEnd"/>
        <w:r w:rsidR="00D572FF" w:rsidRPr="00724D6A">
          <w:rPr>
            <w:rStyle w:val="a3"/>
          </w:rPr>
          <w:t>.</w:t>
        </w:r>
        <w:proofErr w:type="spellStart"/>
        <w:r w:rsidR="00D572FF" w:rsidRPr="00724D6A">
          <w:rPr>
            <w:rStyle w:val="a3"/>
          </w:rPr>
          <w:t>ru</w:t>
        </w:r>
        <w:proofErr w:type="spellEnd"/>
        <w:r w:rsidR="00D572FF" w:rsidRPr="00724D6A">
          <w:rPr>
            <w:rStyle w:val="a3"/>
          </w:rPr>
          <w:t>/</w:t>
        </w:r>
        <w:proofErr w:type="spellStart"/>
        <w:r w:rsidR="00D572FF" w:rsidRPr="00724D6A">
          <w:rPr>
            <w:rStyle w:val="a3"/>
          </w:rPr>
          <w:t>qa</w:t>
        </w:r>
        <w:proofErr w:type="spellEnd"/>
        <w:r w:rsidR="00D572FF" w:rsidRPr="00724D6A">
          <w:rPr>
            <w:rStyle w:val="a3"/>
          </w:rPr>
          <w:t>/9553.html</w:t>
        </w:r>
      </w:hyperlink>
      <w:r w:rsidR="00D572FF">
        <w:t xml:space="preserve">, </w:t>
      </w:r>
      <w:r w:rsidR="00D572FF" w:rsidRPr="00D572FF">
        <w:rPr>
          <w:rFonts w:ascii="Times New Roman" w:hAnsi="Times New Roman"/>
          <w:sz w:val="24"/>
          <w:szCs w:val="24"/>
        </w:rPr>
        <w:t xml:space="preserve">ЭТП </w:t>
      </w:r>
      <w:proofErr w:type="spellStart"/>
      <w:r w:rsidR="00D572FF" w:rsidRPr="00D572FF">
        <w:rPr>
          <w:rFonts w:ascii="Times New Roman" w:hAnsi="Times New Roman"/>
          <w:sz w:val="24"/>
          <w:szCs w:val="24"/>
        </w:rPr>
        <w:t>Росэлторг</w:t>
      </w:r>
      <w:proofErr w:type="spellEnd"/>
      <w:r w:rsidR="00BA456F" w:rsidRPr="00D572FF"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572FF"/>
    <w:rsid w:val="00D65EFF"/>
    <w:rsid w:val="00D82A1A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C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572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qa/9553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1242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48</cp:revision>
  <cp:lastPrinted>2013-03-04T02:36:00Z</cp:lastPrinted>
  <dcterms:created xsi:type="dcterms:W3CDTF">2018-07-05T07:03:00Z</dcterms:created>
  <dcterms:modified xsi:type="dcterms:W3CDTF">2026-01-22T05:29:00Z</dcterms:modified>
</cp:coreProperties>
</file>